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4A3C6E" w14:textId="18F48BD8" w:rsidR="001349D7" w:rsidRDefault="003B1071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6AF02017" wp14:editId="4B3059DF">
            <wp:simplePos x="0" y="0"/>
            <wp:positionH relativeFrom="column">
              <wp:posOffset>2880360</wp:posOffset>
            </wp:positionH>
            <wp:positionV relativeFrom="paragraph">
              <wp:posOffset>38100</wp:posOffset>
            </wp:positionV>
            <wp:extent cx="462915" cy="546100"/>
            <wp:effectExtent l="0" t="0" r="0" b="0"/>
            <wp:wrapTopAndBottom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6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9D7">
        <w:rPr>
          <w:b/>
        </w:rPr>
        <w:t>PASVALIO RAJONO SAVIVALDYBĖS ADMINISTRACIJOS</w:t>
      </w:r>
    </w:p>
    <w:p w14:paraId="7BFD2159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b/>
        </w:rPr>
        <w:t>VAŠKŲ SENIŪNIJA</w:t>
      </w:r>
    </w:p>
    <w:p w14:paraId="38F547EC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  <w:sz w:val="20"/>
        </w:rPr>
      </w:pPr>
    </w:p>
    <w:p w14:paraId="34D4F47D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sz w:val="20"/>
        </w:rPr>
      </w:pPr>
      <w:r>
        <w:rPr>
          <w:sz w:val="20"/>
        </w:rPr>
        <w:t>Biudžetinė įstaiga, Vytauto Didžiojo a.1, 39143 Pasvalys</w:t>
      </w:r>
    </w:p>
    <w:p w14:paraId="68B42B63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>Duomenys kaupiami ir saugomi Juridinių asmenų registre, kodas 188753657,</w:t>
      </w:r>
    </w:p>
    <w:p w14:paraId="62F155D8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 Seniūnijos  duomenys: biudžetinės įstaigos filialas, Kultūros g. 1, Vaškai, Pasvalio r.</w:t>
      </w:r>
    </w:p>
    <w:p w14:paraId="5F773A59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tel. (8 451) 411 33, el. p. </w:t>
      </w:r>
      <w:hyperlink r:id="rId6" w:history="1">
        <w:r>
          <w:rPr>
            <w:rStyle w:val="Hipersaitas"/>
          </w:rPr>
          <w:t>vaskusen@pasvalys.lt</w:t>
        </w:r>
      </w:hyperlink>
      <w:r>
        <w:rPr>
          <w:sz w:val="20"/>
        </w:rPr>
        <w:t xml:space="preserve"> , filialo kodas 188616886</w:t>
      </w:r>
    </w:p>
    <w:p w14:paraId="7C066456" w14:textId="77777777" w:rsidR="001349D7" w:rsidRDefault="001349D7">
      <w:pPr>
        <w:pStyle w:val="Antrinispavadinimas"/>
        <w:jc w:val="left"/>
        <w:rPr>
          <w:i w:val="0"/>
          <w:i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643899" w14:paraId="0C9C7CD1" w14:textId="77777777" w:rsidTr="00643899">
        <w:trPr>
          <w:cantSplit/>
        </w:trPr>
        <w:tc>
          <w:tcPr>
            <w:tcW w:w="4644" w:type="dxa"/>
            <w:vMerge w:val="restart"/>
          </w:tcPr>
          <w:p w14:paraId="1C4428B0" w14:textId="77777777" w:rsidR="00643899" w:rsidRDefault="00643899" w:rsidP="00272F73">
            <w:pPr>
              <w:pStyle w:val="Antrats"/>
              <w:tabs>
                <w:tab w:val="clear" w:pos="4153"/>
                <w:tab w:val="clear" w:pos="8306"/>
              </w:tabs>
            </w:pPr>
            <w:r>
              <w:t xml:space="preserve">Pasvalio rajono savivaldybės administracijos </w:t>
            </w:r>
            <w:r w:rsidR="00272F73">
              <w:t>Finansų</w:t>
            </w:r>
            <w:r w:rsidR="003961D6">
              <w:t xml:space="preserve"> skyriui</w:t>
            </w:r>
          </w:p>
        </w:tc>
        <w:tc>
          <w:tcPr>
            <w:tcW w:w="1276" w:type="dxa"/>
            <w:vMerge w:val="restart"/>
          </w:tcPr>
          <w:p w14:paraId="7DD99BB6" w14:textId="77777777" w:rsidR="00643899" w:rsidRDefault="00643899" w:rsidP="00643899"/>
        </w:tc>
        <w:tc>
          <w:tcPr>
            <w:tcW w:w="3969" w:type="dxa"/>
          </w:tcPr>
          <w:p w14:paraId="203782AA" w14:textId="4C5AAF15" w:rsidR="00643899" w:rsidRDefault="00643899" w:rsidP="001B0DDD">
            <w:r>
              <w:t>20</w:t>
            </w:r>
            <w:r w:rsidR="00404FE0">
              <w:t>2</w:t>
            </w:r>
            <w:r w:rsidR="001C56F7">
              <w:t>5</w:t>
            </w:r>
            <w:r>
              <w:t>-</w:t>
            </w:r>
            <w:r w:rsidR="00562D20">
              <w:t>1</w:t>
            </w:r>
            <w:r w:rsidR="00C11148">
              <w:t>0</w:t>
            </w:r>
            <w:r>
              <w:t>-</w:t>
            </w:r>
            <w:r w:rsidR="00562D20">
              <w:t>09</w:t>
            </w:r>
            <w:r>
              <w:t xml:space="preserve">   Nr. </w:t>
            </w:r>
            <w:r w:rsidR="00272F73">
              <w:t>SFD</w:t>
            </w:r>
            <w:r>
              <w:t xml:space="preserve"> – </w:t>
            </w:r>
            <w:r w:rsidR="00562D20">
              <w:t>939</w:t>
            </w:r>
          </w:p>
        </w:tc>
      </w:tr>
      <w:tr w:rsidR="00643899" w14:paraId="740004F3" w14:textId="77777777" w:rsidTr="00643899">
        <w:trPr>
          <w:cantSplit/>
        </w:trPr>
        <w:tc>
          <w:tcPr>
            <w:tcW w:w="4644" w:type="dxa"/>
            <w:vMerge/>
          </w:tcPr>
          <w:p w14:paraId="6A6D1538" w14:textId="77777777" w:rsidR="00643899" w:rsidRDefault="00643899" w:rsidP="00643899"/>
        </w:tc>
        <w:tc>
          <w:tcPr>
            <w:tcW w:w="1276" w:type="dxa"/>
            <w:vMerge/>
          </w:tcPr>
          <w:p w14:paraId="75D4077E" w14:textId="77777777" w:rsidR="00643899" w:rsidRDefault="00643899" w:rsidP="00643899"/>
        </w:tc>
        <w:tc>
          <w:tcPr>
            <w:tcW w:w="3969" w:type="dxa"/>
          </w:tcPr>
          <w:p w14:paraId="62305A2B" w14:textId="77777777" w:rsidR="00643899" w:rsidRDefault="00643899" w:rsidP="00643899">
            <w:r>
              <w:t xml:space="preserve"> </w:t>
            </w:r>
          </w:p>
        </w:tc>
      </w:tr>
    </w:tbl>
    <w:p w14:paraId="3FCADC9B" w14:textId="77777777" w:rsidR="00643899" w:rsidRDefault="00643899" w:rsidP="00643899">
      <w:pPr>
        <w:rPr>
          <w:b/>
          <w:sz w:val="28"/>
          <w:szCs w:val="28"/>
        </w:rPr>
      </w:pPr>
    </w:p>
    <w:p w14:paraId="647E09BD" w14:textId="77777777" w:rsidR="00643899" w:rsidRDefault="00643899" w:rsidP="00643899">
      <w:pPr>
        <w:ind w:left="-360"/>
        <w:jc w:val="both"/>
      </w:pPr>
      <w:r>
        <w:t xml:space="preserve"> </w:t>
      </w:r>
    </w:p>
    <w:p w14:paraId="524872EC" w14:textId="4DFB904B" w:rsidR="00C11148" w:rsidRDefault="00643899" w:rsidP="00C11148">
      <w:pPr>
        <w:jc w:val="both"/>
        <w:rPr>
          <w:caps/>
        </w:rPr>
      </w:pPr>
      <w:r>
        <w:t xml:space="preserve">    </w:t>
      </w:r>
      <w:r w:rsidR="00C11148">
        <w:rPr>
          <w:b/>
          <w:caps/>
        </w:rPr>
        <w:t>dėl Biudžeto vykdymo ataskaitų</w:t>
      </w:r>
      <w:r w:rsidR="00FC0C68">
        <w:rPr>
          <w:b/>
          <w:caps/>
        </w:rPr>
        <w:t xml:space="preserve"> pateikimo</w:t>
      </w:r>
      <w:r w:rsidR="001B0DDD">
        <w:rPr>
          <w:b/>
          <w:caps/>
        </w:rPr>
        <w:t xml:space="preserve"> už 202</w:t>
      </w:r>
      <w:r w:rsidR="001C56F7">
        <w:rPr>
          <w:b/>
          <w:caps/>
        </w:rPr>
        <w:t>5</w:t>
      </w:r>
      <w:r w:rsidR="001B0DDD">
        <w:rPr>
          <w:b/>
          <w:caps/>
        </w:rPr>
        <w:t xml:space="preserve"> metų</w:t>
      </w:r>
      <w:r w:rsidR="00FC0C68">
        <w:rPr>
          <w:b/>
          <w:caps/>
        </w:rPr>
        <w:t xml:space="preserve"> </w:t>
      </w:r>
      <w:r w:rsidR="003E626A">
        <w:rPr>
          <w:b/>
          <w:caps/>
        </w:rPr>
        <w:t>I</w:t>
      </w:r>
      <w:r w:rsidR="00562D20">
        <w:rPr>
          <w:b/>
          <w:caps/>
        </w:rPr>
        <w:t>I</w:t>
      </w:r>
      <w:r w:rsidR="00FC0C68">
        <w:rPr>
          <w:b/>
          <w:caps/>
        </w:rPr>
        <w:t>I ketvirtį</w:t>
      </w:r>
      <w:r w:rsidR="00C11148">
        <w:rPr>
          <w:b/>
          <w:caps/>
        </w:rPr>
        <w:t xml:space="preserve"> </w:t>
      </w:r>
    </w:p>
    <w:p w14:paraId="406DAAB7" w14:textId="77777777" w:rsidR="00C11148" w:rsidRDefault="00C11148" w:rsidP="00C11148">
      <w:pPr>
        <w:ind w:left="-360"/>
        <w:jc w:val="both"/>
      </w:pPr>
      <w:r>
        <w:t xml:space="preserve"> </w:t>
      </w:r>
    </w:p>
    <w:p w14:paraId="4A3B064C" w14:textId="77777777" w:rsidR="00C11148" w:rsidRDefault="00C11148" w:rsidP="00C11148">
      <w:pPr>
        <w:ind w:left="-360"/>
        <w:jc w:val="both"/>
      </w:pPr>
    </w:p>
    <w:p w14:paraId="556D66F4" w14:textId="77777777" w:rsidR="00C11148" w:rsidRDefault="00C11148" w:rsidP="00C11148">
      <w:pPr>
        <w:ind w:left="-360"/>
        <w:jc w:val="both"/>
      </w:pPr>
    </w:p>
    <w:p w14:paraId="3E79FE57" w14:textId="46DB7B04" w:rsidR="001C56F7" w:rsidRDefault="001C56F7" w:rsidP="001C56F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2025 metų I</w:t>
      </w:r>
      <w:r w:rsidR="00562D20">
        <w:t>I</w:t>
      </w:r>
      <w:r w:rsidR="003E626A">
        <w:t>I</w:t>
      </w:r>
      <w:r>
        <w:t xml:space="preserve"> ketvirčio  biudžeto vykdymo ataskaitas.</w:t>
      </w:r>
    </w:p>
    <w:p w14:paraId="691F2253" w14:textId="77777777" w:rsidR="001C56F7" w:rsidRDefault="001C56F7" w:rsidP="001C56F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6A74B85F" w14:textId="24FA5D29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Biudžeto išlaidų sąmatos vykdymo 2025 m. </w:t>
      </w:r>
      <w:r w:rsidR="00562D20">
        <w:t>rugsėjo</w:t>
      </w:r>
      <w:r>
        <w:t xml:space="preserve"> 3</w:t>
      </w:r>
      <w:r w:rsidR="003E626A">
        <w:t>0</w:t>
      </w:r>
      <w:r>
        <w:t xml:space="preserve"> d. ataskaita, 1</w:t>
      </w:r>
      <w:r w:rsidR="00562D20">
        <w:t>4</w:t>
      </w:r>
      <w:r>
        <w:t xml:space="preserve"> lapų, 1 egz.</w:t>
      </w:r>
    </w:p>
    <w:p w14:paraId="1AD1F5C5" w14:textId="1E22BAB0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Ataskaitų rinkinio aiškinamasis raštas 2025 m. </w:t>
      </w:r>
      <w:r w:rsidR="00562D20">
        <w:t>rugsėjo</w:t>
      </w:r>
      <w:r>
        <w:t xml:space="preserve"> 3</w:t>
      </w:r>
      <w:r w:rsidR="003E626A">
        <w:t>0</w:t>
      </w:r>
      <w:r>
        <w:t xml:space="preserve"> d., 2 lapai, 1 egz.</w:t>
      </w:r>
    </w:p>
    <w:p w14:paraId="03CE5791" w14:textId="1F9116F5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2025 m. </w:t>
      </w:r>
      <w:r w:rsidR="00562D20">
        <w:t>rugsėjo</w:t>
      </w:r>
      <w:r>
        <w:t xml:space="preserve"> 3</w:t>
      </w:r>
      <w:r w:rsidR="003E626A">
        <w:t>0</w:t>
      </w:r>
      <w:r>
        <w:t xml:space="preserve"> d. duomenis, 1 lapas, 1 egz.</w:t>
      </w:r>
    </w:p>
    <w:p w14:paraId="11C33416" w14:textId="77777777" w:rsidR="00C11148" w:rsidRDefault="00C11148" w:rsidP="00C11148">
      <w:pPr>
        <w:ind w:left="-360" w:firstLine="360"/>
      </w:pPr>
    </w:p>
    <w:p w14:paraId="08B1ED36" w14:textId="77777777" w:rsidR="00643899" w:rsidRDefault="00643899" w:rsidP="00C11148">
      <w:pPr>
        <w:jc w:val="both"/>
      </w:pPr>
      <w:r>
        <w:t xml:space="preserve">                </w:t>
      </w:r>
    </w:p>
    <w:p w14:paraId="2CE5F374" w14:textId="77777777" w:rsidR="00643899" w:rsidRDefault="00643899" w:rsidP="00643899">
      <w:pPr>
        <w:ind w:left="-360" w:firstLine="360"/>
      </w:pPr>
    </w:p>
    <w:p w14:paraId="0CB983E2" w14:textId="77777777" w:rsidR="00643899" w:rsidRDefault="00643899" w:rsidP="00643899">
      <w:pPr>
        <w:ind w:left="-360" w:firstLine="360"/>
      </w:pPr>
    </w:p>
    <w:p w14:paraId="4405274E" w14:textId="77777777" w:rsidR="00643899" w:rsidRDefault="00643899" w:rsidP="00643899">
      <w:pPr>
        <w:ind w:left="-360" w:firstLine="360"/>
      </w:pPr>
    </w:p>
    <w:p w14:paraId="6495A4EF" w14:textId="2984FDA0" w:rsidR="00643899" w:rsidRPr="00A71451" w:rsidRDefault="00A71451" w:rsidP="001C56F7">
      <w:pPr>
        <w:tabs>
          <w:tab w:val="left" w:pos="8490"/>
        </w:tabs>
        <w:suppressAutoHyphens w:val="0"/>
      </w:pPr>
      <w:r w:rsidRPr="00A71451">
        <w:rPr>
          <w:lang w:eastAsia="en-US"/>
        </w:rPr>
        <w:t>S</w:t>
      </w:r>
      <w:r w:rsidR="001C56F7">
        <w:rPr>
          <w:lang w:eastAsia="en-US"/>
        </w:rPr>
        <w:t>eniūnijos s</w:t>
      </w:r>
      <w:r w:rsidRPr="00A71451">
        <w:rPr>
          <w:lang w:eastAsia="en-US"/>
        </w:rPr>
        <w:t>eniūn</w:t>
      </w:r>
      <w:r w:rsidR="00562D20">
        <w:rPr>
          <w:lang w:eastAsia="en-US"/>
        </w:rPr>
        <w:t xml:space="preserve">ė                        </w:t>
      </w:r>
      <w:r w:rsidRPr="00A71451">
        <w:rPr>
          <w:lang w:eastAsia="lt-LT"/>
        </w:rPr>
        <w:t xml:space="preserve">                   </w:t>
      </w:r>
      <w:r>
        <w:rPr>
          <w:lang w:eastAsia="lt-LT"/>
        </w:rPr>
        <w:t xml:space="preserve">        </w:t>
      </w:r>
      <w:r w:rsidR="001C56F7">
        <w:rPr>
          <w:lang w:eastAsia="lt-LT"/>
        </w:rPr>
        <w:t xml:space="preserve">                        </w:t>
      </w:r>
      <w:r>
        <w:rPr>
          <w:lang w:eastAsia="lt-LT"/>
        </w:rPr>
        <w:t xml:space="preserve">  </w:t>
      </w:r>
      <w:r w:rsidRPr="00A71451">
        <w:rPr>
          <w:lang w:eastAsia="lt-LT"/>
        </w:rPr>
        <w:t xml:space="preserve">               </w:t>
      </w:r>
      <w:r w:rsidR="00562D20">
        <w:rPr>
          <w:lang w:eastAsia="lt-LT"/>
        </w:rPr>
        <w:t xml:space="preserve">Aurelija </w:t>
      </w:r>
      <w:proofErr w:type="spellStart"/>
      <w:r w:rsidR="00562D20">
        <w:rPr>
          <w:lang w:eastAsia="lt-LT"/>
        </w:rPr>
        <w:t>Markutytė</w:t>
      </w:r>
      <w:proofErr w:type="spellEnd"/>
    </w:p>
    <w:p w14:paraId="5BE5530B" w14:textId="77777777" w:rsidR="00643899" w:rsidRDefault="00643899" w:rsidP="00643899">
      <w:pPr>
        <w:ind w:left="-360" w:firstLine="360"/>
      </w:pPr>
    </w:p>
    <w:p w14:paraId="07AFAE42" w14:textId="77777777" w:rsidR="00643899" w:rsidRDefault="00643899" w:rsidP="00643899">
      <w:pPr>
        <w:ind w:left="-360" w:firstLine="360"/>
      </w:pPr>
    </w:p>
    <w:p w14:paraId="79BCC49C" w14:textId="77777777" w:rsidR="00643899" w:rsidRDefault="00643899" w:rsidP="00643899">
      <w:pPr>
        <w:ind w:left="-360" w:firstLine="360"/>
      </w:pPr>
    </w:p>
    <w:p w14:paraId="59CF7C12" w14:textId="77777777" w:rsidR="00643899" w:rsidRDefault="00643899" w:rsidP="00643899">
      <w:pPr>
        <w:ind w:left="-360" w:firstLine="360"/>
      </w:pPr>
    </w:p>
    <w:p w14:paraId="07D7B1DC" w14:textId="77777777" w:rsidR="00643899" w:rsidRDefault="00643899" w:rsidP="00643899">
      <w:pPr>
        <w:ind w:left="-360" w:firstLine="360"/>
      </w:pPr>
    </w:p>
    <w:p w14:paraId="78CEE6F0" w14:textId="77777777" w:rsidR="00AD73FA" w:rsidRDefault="00AD73FA" w:rsidP="00643899">
      <w:pPr>
        <w:ind w:left="-360" w:firstLine="360"/>
      </w:pPr>
    </w:p>
    <w:p w14:paraId="347E70DC" w14:textId="77777777" w:rsidR="008537D5" w:rsidRDefault="008537D5" w:rsidP="00643899">
      <w:pPr>
        <w:ind w:left="-360" w:firstLine="360"/>
      </w:pPr>
    </w:p>
    <w:p w14:paraId="71BC8282" w14:textId="77777777" w:rsidR="00FC0C68" w:rsidRDefault="00FC0C68" w:rsidP="00643899">
      <w:pPr>
        <w:ind w:left="-360" w:firstLine="360"/>
      </w:pPr>
    </w:p>
    <w:p w14:paraId="67E7A637" w14:textId="77777777" w:rsidR="00FC0C68" w:rsidRDefault="00FC0C68" w:rsidP="00643899">
      <w:pPr>
        <w:ind w:left="-360" w:firstLine="360"/>
      </w:pPr>
    </w:p>
    <w:p w14:paraId="3CE088E3" w14:textId="77777777" w:rsidR="00FC0C68" w:rsidRDefault="00FC0C68" w:rsidP="00643899">
      <w:pPr>
        <w:ind w:left="-360" w:firstLine="360"/>
      </w:pPr>
    </w:p>
    <w:p w14:paraId="0CF03E71" w14:textId="77777777" w:rsidR="00FC0C68" w:rsidRDefault="00FC0C68" w:rsidP="00643899">
      <w:pPr>
        <w:ind w:left="-360" w:firstLine="360"/>
      </w:pPr>
    </w:p>
    <w:p w14:paraId="21B3E799" w14:textId="77777777" w:rsidR="008B0FB5" w:rsidRDefault="008B0FB5" w:rsidP="00643899">
      <w:pPr>
        <w:ind w:left="-360" w:firstLine="360"/>
      </w:pPr>
    </w:p>
    <w:p w14:paraId="0DC8A5D6" w14:textId="77777777" w:rsidR="008B0FB5" w:rsidRDefault="008B0FB5" w:rsidP="00643899">
      <w:pPr>
        <w:ind w:left="-360" w:firstLine="360"/>
      </w:pPr>
    </w:p>
    <w:p w14:paraId="658EC0A2" w14:textId="5F341FA2" w:rsidR="00AD73FA" w:rsidRDefault="00AD73FA" w:rsidP="00643899">
      <w:pPr>
        <w:ind w:left="-360" w:firstLine="360"/>
      </w:pPr>
    </w:p>
    <w:p w14:paraId="57EB68B0" w14:textId="77777777" w:rsidR="001C56F7" w:rsidRDefault="001C56F7" w:rsidP="00643899">
      <w:pPr>
        <w:ind w:left="-360" w:firstLine="360"/>
      </w:pPr>
    </w:p>
    <w:p w14:paraId="3080E20A" w14:textId="77777777" w:rsidR="001B0DDD" w:rsidRDefault="001B0DDD" w:rsidP="00643899">
      <w:pPr>
        <w:ind w:left="-360" w:firstLine="360"/>
      </w:pPr>
    </w:p>
    <w:p w14:paraId="5B6C75A5" w14:textId="3411E889" w:rsidR="001B0DDD" w:rsidRDefault="001B0DDD" w:rsidP="00643899">
      <w:pPr>
        <w:ind w:left="-360" w:firstLine="360"/>
      </w:pPr>
    </w:p>
    <w:p w14:paraId="2E129694" w14:textId="77777777" w:rsidR="008D3795" w:rsidRDefault="008D3795" w:rsidP="00643899">
      <w:pPr>
        <w:ind w:left="-360" w:firstLine="360"/>
      </w:pPr>
    </w:p>
    <w:p w14:paraId="6AEA16E0" w14:textId="77777777" w:rsidR="001B0DDD" w:rsidRDefault="001B0DDD" w:rsidP="00643899">
      <w:pPr>
        <w:ind w:left="-360" w:firstLine="360"/>
      </w:pPr>
    </w:p>
    <w:p w14:paraId="317C8AB5" w14:textId="77777777" w:rsidR="00272F73" w:rsidRDefault="00272F73" w:rsidP="00643899">
      <w:pPr>
        <w:ind w:left="-360" w:firstLine="360"/>
      </w:pPr>
    </w:p>
    <w:p w14:paraId="2A3268ED" w14:textId="40E5E7E4" w:rsidR="001349D7" w:rsidRDefault="00E340BA" w:rsidP="00E340BA">
      <w:pPr>
        <w:ind w:left="-360" w:firstLine="360"/>
        <w:rPr>
          <w:i/>
          <w:iCs/>
        </w:rPr>
      </w:pPr>
      <w:r>
        <w:t xml:space="preserve">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349D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375"/>
    <w:rsid w:val="00000FCE"/>
    <w:rsid w:val="000213DE"/>
    <w:rsid w:val="00080CE8"/>
    <w:rsid w:val="00096E2E"/>
    <w:rsid w:val="000A509F"/>
    <w:rsid w:val="00107331"/>
    <w:rsid w:val="001349D7"/>
    <w:rsid w:val="00196BDA"/>
    <w:rsid w:val="001B0DDD"/>
    <w:rsid w:val="001C56F7"/>
    <w:rsid w:val="00272F73"/>
    <w:rsid w:val="00350A86"/>
    <w:rsid w:val="00357AF1"/>
    <w:rsid w:val="003961D6"/>
    <w:rsid w:val="003B1071"/>
    <w:rsid w:val="003E626A"/>
    <w:rsid w:val="00404FE0"/>
    <w:rsid w:val="004F07FC"/>
    <w:rsid w:val="005539F8"/>
    <w:rsid w:val="00562D20"/>
    <w:rsid w:val="005F48B4"/>
    <w:rsid w:val="0061297D"/>
    <w:rsid w:val="00615858"/>
    <w:rsid w:val="0064157D"/>
    <w:rsid w:val="00643899"/>
    <w:rsid w:val="00696AC1"/>
    <w:rsid w:val="006E2ABD"/>
    <w:rsid w:val="00826375"/>
    <w:rsid w:val="00827777"/>
    <w:rsid w:val="008537D5"/>
    <w:rsid w:val="008543FE"/>
    <w:rsid w:val="008567B2"/>
    <w:rsid w:val="0087200F"/>
    <w:rsid w:val="008B0FB5"/>
    <w:rsid w:val="008B3A76"/>
    <w:rsid w:val="008D0992"/>
    <w:rsid w:val="008D3795"/>
    <w:rsid w:val="00994754"/>
    <w:rsid w:val="00996C38"/>
    <w:rsid w:val="00A41EB1"/>
    <w:rsid w:val="00A71451"/>
    <w:rsid w:val="00A97587"/>
    <w:rsid w:val="00AC57D8"/>
    <w:rsid w:val="00AD73FA"/>
    <w:rsid w:val="00B76C03"/>
    <w:rsid w:val="00BB252A"/>
    <w:rsid w:val="00BF4672"/>
    <w:rsid w:val="00C11148"/>
    <w:rsid w:val="00C23B5C"/>
    <w:rsid w:val="00CE4A89"/>
    <w:rsid w:val="00CF20DB"/>
    <w:rsid w:val="00DF37EB"/>
    <w:rsid w:val="00E340BA"/>
    <w:rsid w:val="00FC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0042D6"/>
  <w15:chartTrackingRefBased/>
  <w15:docId w15:val="{9D0169AC-583F-4F85-876F-D9B3E43C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1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Pavadinimas">
    <w:name w:val="Title"/>
    <w:basedOn w:val="prastasis"/>
    <w:next w:val="Antrinispavadinimas"/>
    <w:qFormat/>
    <w:pPr>
      <w:jc w:val="center"/>
    </w:pPr>
    <w:rPr>
      <w:i/>
    </w:rPr>
  </w:style>
  <w:style w:type="paragraph" w:customStyle="1" w:styleId="Antrinispavadinimas">
    <w:name w:val="Antrinis pavadinimas"/>
    <w:basedOn w:val="prastasis"/>
    <w:next w:val="Pagrindinistekstas"/>
    <w:qFormat/>
    <w:pPr>
      <w:jc w:val="center"/>
    </w:pPr>
    <w:rPr>
      <w:i/>
      <w:sz w:val="20"/>
    </w:r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43899"/>
    <w:pPr>
      <w:tabs>
        <w:tab w:val="center" w:pos="4153"/>
        <w:tab w:val="right" w:pos="8306"/>
      </w:tabs>
      <w:suppressAutoHyphens w:val="0"/>
    </w:pPr>
    <w:rPr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643899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kusen@pasvalys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a&#353;k&#371;%20seni&#363;n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Vaškų seniūnija</Template>
  <TotalTime>168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Vaškų seniūnija</vt:lpstr>
    </vt:vector>
  </TitlesOfParts>
  <Company>Grizli777</Company>
  <LinksUpToDate>false</LinksUpToDate>
  <CharactersWithSpaces>1144</CharactersWithSpaces>
  <SharedDoc>false</SharedDoc>
  <HLinks>
    <vt:vector size="6" baseType="variant"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mailto:vaskusen@pasvalys.lt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Vaškų seniūnija</dc:title>
  <dc:subject/>
  <dc:creator>All users</dc:creator>
  <cp:keywords/>
  <cp:lastModifiedBy>Vartotojas</cp:lastModifiedBy>
  <cp:revision>16</cp:revision>
  <cp:lastPrinted>2023-04-12T12:23:00Z</cp:lastPrinted>
  <dcterms:created xsi:type="dcterms:W3CDTF">2023-04-12T10:30:00Z</dcterms:created>
  <dcterms:modified xsi:type="dcterms:W3CDTF">2025-10-09T14:22:00Z</dcterms:modified>
</cp:coreProperties>
</file>